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D45C4">
        <w:fldChar w:fldCharType="begin"/>
      </w:r>
      <w:r w:rsidR="005E3240">
        <w:instrText xml:space="preserve">DOCVARIABLE "SP_FUNC: GetObjectRegin (CONTEXT)" \* MERGEFORMAT </w:instrText>
      </w:r>
      <w:r w:rsidR="008D45C4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D45C4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D45C4">
        <w:fldChar w:fldCharType="begin"/>
      </w:r>
      <w:r w:rsidR="005E3240">
        <w:instrText xml:space="preserve">DOCVARIABLE "SP_FUNC: GetEndDateMovesetDoc (CONTEXT)" \* MERGEFORMAT </w:instrText>
      </w:r>
      <w:r w:rsidR="008D45C4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D45C4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51220F" w:rsidRDefault="002D0BEA" w:rsidP="0051220F">
      <w:pPr>
        <w:ind w:firstLine="426"/>
        <w:jc w:val="both"/>
        <w:rPr>
          <w:b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="009F48CE">
        <w:rPr>
          <w:b/>
        </w:rPr>
        <w:t>: нет.</w:t>
      </w:r>
    </w:p>
    <w:p w:rsidR="002D0BEA" w:rsidRPr="00133040" w:rsidRDefault="002D0BEA" w:rsidP="009F48CE">
      <w:pPr>
        <w:widowControl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32422C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8D45C4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8D45C4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D45C4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D45C4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D45C4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D45C4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D45C4" w:rsidRPr="005819CE">
        <w:rPr>
          <w:sz w:val="22"/>
          <w:szCs w:val="22"/>
        </w:rPr>
        <w:fldChar w:fldCharType="end"/>
      </w:r>
    </w:p>
    <w:p w:rsidR="00DE28DB" w:rsidRPr="005819CE" w:rsidRDefault="008D45C4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D45C4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44CE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422C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20F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45C4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9F48CE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57D49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DCF3F-A369-49A9-91A3-6CB7E8BA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287</TotalTime>
  <Pages>5</Pages>
  <Words>1765</Words>
  <Characters>14239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2023-03-20T11:37:00Z</dcterms:modified>
</cp:coreProperties>
</file>